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6F4" w:rsidRPr="00A108D7" w:rsidRDefault="008276F4" w:rsidP="008728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108D7">
        <w:rPr>
          <w:rFonts w:ascii="Times New Roman" w:hAnsi="Times New Roman" w:cs="Times New Roman"/>
          <w:sz w:val="24"/>
          <w:szCs w:val="24"/>
        </w:rPr>
        <w:t>Приложение к приказу департамента</w:t>
      </w:r>
    </w:p>
    <w:p w:rsidR="008276F4" w:rsidRPr="00A108D7" w:rsidRDefault="008276F4" w:rsidP="008728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108D7">
        <w:rPr>
          <w:rFonts w:ascii="Times New Roman" w:hAnsi="Times New Roman" w:cs="Times New Roman"/>
          <w:sz w:val="24"/>
          <w:szCs w:val="24"/>
        </w:rPr>
        <w:t>общего и профессионального образования</w:t>
      </w:r>
    </w:p>
    <w:p w:rsidR="008276F4" w:rsidRPr="00A108D7" w:rsidRDefault="008276F4" w:rsidP="008728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108D7">
        <w:rPr>
          <w:rFonts w:ascii="Times New Roman" w:hAnsi="Times New Roman" w:cs="Times New Roman"/>
          <w:sz w:val="24"/>
          <w:szCs w:val="24"/>
        </w:rPr>
        <w:t>Брянской области</w:t>
      </w:r>
    </w:p>
    <w:p w:rsidR="008276F4" w:rsidRPr="00A108D7" w:rsidRDefault="008276F4" w:rsidP="008728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108D7">
        <w:rPr>
          <w:rFonts w:ascii="Times New Roman" w:hAnsi="Times New Roman" w:cs="Times New Roman"/>
          <w:sz w:val="24"/>
          <w:szCs w:val="24"/>
        </w:rPr>
        <w:t>от ______________________ № ________</w:t>
      </w:r>
    </w:p>
    <w:tbl>
      <w:tblPr>
        <w:tblW w:w="15390" w:type="dxa"/>
        <w:tblInd w:w="-106" w:type="dxa"/>
        <w:tblLook w:val="00A0"/>
      </w:tblPr>
      <w:tblGrid>
        <w:gridCol w:w="513"/>
        <w:gridCol w:w="1951"/>
        <w:gridCol w:w="1611"/>
        <w:gridCol w:w="1316"/>
        <w:gridCol w:w="1799"/>
        <w:gridCol w:w="3880"/>
        <w:gridCol w:w="2480"/>
        <w:gridCol w:w="1840"/>
      </w:tblGrid>
      <w:tr w:rsidR="008276F4" w:rsidRPr="007E001A">
        <w:trPr>
          <w:trHeight w:val="375"/>
        </w:trPr>
        <w:tc>
          <w:tcPr>
            <w:tcW w:w="1539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108D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Сведения об ответственных за формирование баз данных при подготовке к ЕГЭ 2012 года </w:t>
            </w:r>
          </w:p>
        </w:tc>
      </w:tr>
      <w:tr w:rsidR="008276F4" w:rsidRPr="007E001A">
        <w:trPr>
          <w:trHeight w:val="72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lang w:eastAsia="ru-RU"/>
              </w:rPr>
              <w:t>АТЕ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lang w:eastAsia="ru-RU"/>
              </w:rPr>
              <w:t>Фамилия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lang w:eastAsia="ru-RU"/>
              </w:rPr>
              <w:t>Имя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lang w:eastAsia="ru-RU"/>
              </w:rPr>
              <w:t>Отчество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lang w:eastAsia="ru-RU"/>
              </w:rPr>
              <w:t>Место работы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lang w:eastAsia="ru-RU"/>
              </w:rPr>
              <w:t>Должность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lang w:eastAsia="ru-RU"/>
              </w:rPr>
              <w:t>Контактный телефон (с кодом)</w:t>
            </w:r>
          </w:p>
        </w:tc>
      </w:tr>
      <w:tr w:rsidR="008276F4" w:rsidRPr="007E001A">
        <w:trPr>
          <w:trHeight w:val="157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Брасовский 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Трофимова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Ольга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Васильевна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образования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 по информатизации учебно-воспитательного процесса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330313">
            <w:pPr>
              <w:spacing w:after="0" w:line="240" w:lineRule="auto"/>
              <w:ind w:left="-130" w:right="-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8(48354)9-18-42</w:t>
            </w:r>
          </w:p>
        </w:tc>
      </w:tr>
      <w:tr w:rsidR="008276F4" w:rsidRPr="007E001A">
        <w:trPr>
          <w:trHeight w:val="630"/>
        </w:trPr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Брянский 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Игнаткин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Дмитрий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Игоревич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«Снежская средняя общеобразовательная школа»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информатики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330313">
            <w:pPr>
              <w:spacing w:after="0" w:line="240" w:lineRule="auto"/>
              <w:ind w:left="-130" w:right="-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8(4832)92-53-97</w:t>
            </w:r>
          </w:p>
        </w:tc>
      </w:tr>
      <w:tr w:rsidR="008276F4" w:rsidRPr="007E001A">
        <w:trPr>
          <w:trHeight w:val="63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Выгоничский 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Клягина 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Елена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Александровна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образования администрации Выгоничского района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330313">
            <w:pPr>
              <w:spacing w:after="0" w:line="240" w:lineRule="auto"/>
              <w:ind w:left="-130" w:right="-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8-980-302-21-80</w:t>
            </w:r>
          </w:p>
        </w:tc>
      </w:tr>
      <w:tr w:rsidR="008276F4" w:rsidRPr="007E001A">
        <w:trPr>
          <w:trHeight w:val="63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Круговых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Павел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Анатольевич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МБОУ-Лопушская СОШ им. писателя Н.М.Грибачева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330313">
            <w:pPr>
              <w:spacing w:after="0" w:line="240" w:lineRule="auto"/>
              <w:ind w:left="-130" w:right="-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8-910-230-58-19</w:t>
            </w:r>
          </w:p>
        </w:tc>
      </w:tr>
      <w:tr w:rsidR="008276F4" w:rsidRPr="007E001A">
        <w:trPr>
          <w:trHeight w:val="126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 Сельцо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Зайцева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Олеся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Юрьевна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образования администрации города Сельцо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Методист отдела образования администрации города Сельцо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330313">
            <w:pPr>
              <w:spacing w:after="0" w:line="240" w:lineRule="auto"/>
              <w:ind w:left="-130" w:right="-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97-12-33 (раб.)     8-920-84-41-671</w:t>
            </w:r>
          </w:p>
        </w:tc>
      </w:tr>
      <w:tr w:rsidR="008276F4" w:rsidRPr="007E001A">
        <w:trPr>
          <w:trHeight w:val="63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lang w:eastAsia="ru-RU"/>
              </w:rPr>
              <w:t xml:space="preserve">Бежицкий 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Мелихова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Вера 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Васильевна 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№12 им. А.И. Виноградова г.Брянска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Учитель </w:t>
            </w:r>
          </w:p>
          <w:p w:rsidR="008276F4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76F4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330313">
            <w:pPr>
              <w:spacing w:after="0" w:line="240" w:lineRule="auto"/>
              <w:ind w:left="-130" w:right="-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8(4832) 51-24-84  8-920-846-16-41</w:t>
            </w:r>
          </w:p>
        </w:tc>
      </w:tr>
      <w:tr w:rsidR="008276F4" w:rsidRPr="007E001A">
        <w:trPr>
          <w:trHeight w:val="3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Володарский 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Соболь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Наталья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Витальевна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 38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информатики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330313">
            <w:pPr>
              <w:spacing w:after="0" w:line="240" w:lineRule="auto"/>
              <w:ind w:left="-130" w:right="-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8(4832)73-10-19</w:t>
            </w:r>
          </w:p>
        </w:tc>
      </w:tr>
      <w:tr w:rsidR="008276F4" w:rsidRPr="007E001A">
        <w:trPr>
          <w:trHeight w:val="945"/>
        </w:trPr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Советский 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Федорова  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Инна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Вячеславовна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№1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информатики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330313">
            <w:pPr>
              <w:spacing w:after="0" w:line="240" w:lineRule="auto"/>
              <w:ind w:left="-130" w:right="-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8-905-176-78-79; 8(4832)74-52-33</w:t>
            </w:r>
          </w:p>
        </w:tc>
      </w:tr>
      <w:tr w:rsidR="008276F4" w:rsidRPr="007E001A">
        <w:trPr>
          <w:trHeight w:val="31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Фокинский 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Давыдков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Вадим 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Владимирович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МАОУ Гимназия №1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технологии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330313">
            <w:pPr>
              <w:spacing w:after="0" w:line="240" w:lineRule="auto"/>
              <w:ind w:left="-130" w:right="-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8-903-819-78-71</w:t>
            </w:r>
          </w:p>
        </w:tc>
      </w:tr>
      <w:tr w:rsidR="008276F4" w:rsidRPr="007E001A">
        <w:trPr>
          <w:trHeight w:val="63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 Клинцы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Гавриленко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Ирина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Николаевна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образования Клинцовской городской администрации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Ведущий специалист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330313">
            <w:pPr>
              <w:spacing w:after="0" w:line="240" w:lineRule="auto"/>
              <w:ind w:left="-130" w:right="-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8(48336)4-31-29</w:t>
            </w:r>
          </w:p>
        </w:tc>
      </w:tr>
      <w:tr w:rsidR="008276F4" w:rsidRPr="007E001A">
        <w:trPr>
          <w:trHeight w:val="63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 Новозыбков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Зарубина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Анастасия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Александровна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образования администрации г.Новозыбкова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методист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330313">
            <w:pPr>
              <w:spacing w:after="0" w:line="240" w:lineRule="auto"/>
              <w:ind w:left="-130" w:right="-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8(48343)3-04-05</w:t>
            </w:r>
          </w:p>
        </w:tc>
      </w:tr>
      <w:tr w:rsidR="008276F4" w:rsidRPr="007E001A">
        <w:trPr>
          <w:trHeight w:val="945"/>
        </w:trPr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 Стародуб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Киндыч 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Наталья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Кирилловна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 «Отдел образования и культуры администрации города Стародуба»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начальника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330313">
            <w:pPr>
              <w:spacing w:after="0" w:line="240" w:lineRule="auto"/>
              <w:ind w:left="-130" w:right="-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8(48348)2-41-77</w:t>
            </w:r>
          </w:p>
        </w:tc>
      </w:tr>
      <w:tr w:rsidR="008276F4" w:rsidRPr="007E001A">
        <w:trPr>
          <w:trHeight w:val="63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г.Фокино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Гольдман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Татьяна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Ивановна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 «Управление социально-культурной сферы г.Фокино»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начальника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330313">
            <w:pPr>
              <w:spacing w:after="0" w:line="240" w:lineRule="auto"/>
              <w:ind w:left="-130" w:right="-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8(48333) 4-70-53, 4-72-85 </w:t>
            </w:r>
          </w:p>
        </w:tc>
      </w:tr>
      <w:tr w:rsidR="008276F4" w:rsidRPr="007E001A">
        <w:trPr>
          <w:trHeight w:val="63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Гордеевский 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Папоротный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Денис 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Андреевич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МОУ Гордеевская СОШ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информатики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330313">
            <w:pPr>
              <w:spacing w:after="0" w:line="240" w:lineRule="auto"/>
              <w:ind w:left="-130" w:right="-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8(48340)2-13-38; 8-920-849-04-88</w:t>
            </w:r>
          </w:p>
        </w:tc>
      </w:tr>
      <w:tr w:rsidR="008276F4" w:rsidRPr="007E001A">
        <w:trPr>
          <w:trHeight w:val="63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Дубровский 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Михалева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Людмила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Ивановна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образования администрации Дубровского района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Ведущий специалист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330313">
            <w:pPr>
              <w:spacing w:after="0" w:line="240" w:lineRule="auto"/>
              <w:ind w:left="-130" w:right="-116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lang w:eastAsia="ru-RU"/>
              </w:rPr>
              <w:t>8 ( 48332) 9-15-85</w:t>
            </w:r>
          </w:p>
        </w:tc>
      </w:tr>
      <w:tr w:rsidR="008276F4" w:rsidRPr="007E001A">
        <w:trPr>
          <w:trHeight w:val="94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Дятьковский 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Кужекин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Алексей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Александрович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отдел образования Дятьковского района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Старший инспектор МОО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330313">
            <w:pPr>
              <w:spacing w:after="0" w:line="240" w:lineRule="auto"/>
              <w:ind w:left="-130" w:right="-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8-961-000-76-69;  8(48333)3-38-02</w:t>
            </w:r>
          </w:p>
        </w:tc>
      </w:tr>
      <w:tr w:rsidR="008276F4" w:rsidRPr="007E001A">
        <w:trPr>
          <w:trHeight w:val="3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Жирятинский 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Тищенко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Юлия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Васильевна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районный методический кабинет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методист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330313">
            <w:pPr>
              <w:spacing w:after="0" w:line="240" w:lineRule="auto"/>
              <w:ind w:left="-130" w:right="-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8(48344) 3-06-45</w:t>
            </w:r>
          </w:p>
        </w:tc>
      </w:tr>
      <w:tr w:rsidR="008276F4" w:rsidRPr="007E001A">
        <w:trPr>
          <w:trHeight w:val="63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Жуковский 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Фроловичев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 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Владимирович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образования администрации Жуковского района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специалист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330313">
            <w:pPr>
              <w:spacing w:after="0" w:line="240" w:lineRule="auto"/>
              <w:ind w:left="-130" w:right="-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8(48334)3-08-04  8-920-862-36-13</w:t>
            </w:r>
          </w:p>
        </w:tc>
      </w:tr>
      <w:tr w:rsidR="008276F4" w:rsidRPr="007E001A">
        <w:trPr>
          <w:trHeight w:val="63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Злынковский 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Дурманова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Елена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Николаевна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образования администрации Злынковского района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методист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330313">
            <w:pPr>
              <w:spacing w:after="0" w:line="240" w:lineRule="auto"/>
              <w:ind w:left="-130" w:right="-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8(48358)2-25-36</w:t>
            </w:r>
          </w:p>
        </w:tc>
      </w:tr>
      <w:tr w:rsidR="008276F4" w:rsidRPr="007E001A">
        <w:trPr>
          <w:trHeight w:val="63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Карачевский 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Донской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Дмитрий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Владимирович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МБОУ СОШ имени А.М.Горького г.Карачева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информатики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330313">
            <w:pPr>
              <w:spacing w:after="0" w:line="240" w:lineRule="auto"/>
              <w:ind w:left="-130" w:right="-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(8 48335)2-47-11</w:t>
            </w:r>
          </w:p>
        </w:tc>
      </w:tr>
      <w:tr w:rsidR="008276F4" w:rsidRPr="00C53044" w:rsidTr="00B2583F">
        <w:trPr>
          <w:trHeight w:val="3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B258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6F4" w:rsidRPr="00A108D7" w:rsidRDefault="008276F4" w:rsidP="00B258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Клетнянский 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276F4" w:rsidRPr="00ED0FA1" w:rsidRDefault="008276F4" w:rsidP="00B258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FA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Алешина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276F4" w:rsidRPr="00ED0FA1" w:rsidRDefault="008276F4" w:rsidP="00B258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FA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Алёна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276F4" w:rsidRPr="00ED0FA1" w:rsidRDefault="008276F4" w:rsidP="00B258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FA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Васильевна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276F4" w:rsidRPr="00ED0FA1" w:rsidRDefault="008276F4" w:rsidP="00B258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FA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РУО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276F4" w:rsidRPr="00ED0FA1" w:rsidRDefault="008276F4" w:rsidP="00B258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FA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методист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8276F4" w:rsidRPr="00ED0FA1" w:rsidRDefault="008276F4" w:rsidP="00B258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D0FA1">
              <w:rPr>
                <w:rFonts w:ascii="Times New Roman" w:hAnsi="Times New Roman" w:cs="Times New Roman"/>
                <w:color w:val="000000"/>
                <w:lang w:eastAsia="ru-RU"/>
              </w:rPr>
              <w:t>8(483 38) 9-74-52</w:t>
            </w:r>
          </w:p>
        </w:tc>
      </w:tr>
      <w:tr w:rsidR="008276F4" w:rsidRPr="007E001A">
        <w:trPr>
          <w:trHeight w:val="63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Климовский 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Пискус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Дмитрий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Сергеевич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образования администрации Климовского района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Старший инспектор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330313">
            <w:pPr>
              <w:spacing w:after="0" w:line="240" w:lineRule="auto"/>
              <w:ind w:left="-130" w:right="-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8(48347)2-10-48</w:t>
            </w:r>
          </w:p>
        </w:tc>
      </w:tr>
      <w:tr w:rsidR="008276F4" w:rsidRPr="007E001A">
        <w:trPr>
          <w:trHeight w:val="94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Клинцовский 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Гутников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Сергей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Васильевич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МБУ-КЦ по обеспечению образовательной деятельности УО Клинцовского района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программист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330313">
            <w:pPr>
              <w:spacing w:after="0" w:line="240" w:lineRule="auto"/>
              <w:ind w:left="-130" w:right="-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8(48336)4-15-32</w:t>
            </w:r>
          </w:p>
        </w:tc>
      </w:tr>
      <w:tr w:rsidR="008276F4" w:rsidRPr="007E001A">
        <w:trPr>
          <w:trHeight w:val="3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Комаричский 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Клецов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Сергей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Георгиевич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образования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330313">
            <w:pPr>
              <w:spacing w:after="0" w:line="240" w:lineRule="auto"/>
              <w:ind w:left="-130" w:right="-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8(48355)9-14-08</w:t>
            </w:r>
          </w:p>
        </w:tc>
      </w:tr>
      <w:tr w:rsidR="008276F4" w:rsidRPr="007E001A">
        <w:trPr>
          <w:trHeight w:val="94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Красногорский 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Струговец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Елена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Ивановна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ОО Администрации Красногорского района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методист по дошкольному образованию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330313">
            <w:pPr>
              <w:spacing w:after="0" w:line="240" w:lineRule="auto"/>
              <w:ind w:left="-130" w:right="-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8(48346)9-13-88  8-920-835-92-20</w:t>
            </w:r>
          </w:p>
        </w:tc>
      </w:tr>
      <w:tr w:rsidR="008276F4" w:rsidRPr="007E001A">
        <w:trPr>
          <w:trHeight w:val="3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Мглинский 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Рыжакова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Светлана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Александровна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 Мглинский РОО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Ведущий инспектор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330313">
            <w:pPr>
              <w:spacing w:after="0" w:line="240" w:lineRule="auto"/>
              <w:ind w:left="-130" w:right="-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8(48339)2-10-91</w:t>
            </w:r>
          </w:p>
        </w:tc>
      </w:tr>
      <w:tr w:rsidR="008276F4" w:rsidRPr="007E001A">
        <w:trPr>
          <w:trHeight w:val="63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Навлинский 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Середин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Владимир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Алексеевич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образования администрации Навлинского района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330313">
            <w:pPr>
              <w:spacing w:after="0" w:line="240" w:lineRule="auto"/>
              <w:ind w:left="-130" w:right="-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8(48342)2-44-69</w:t>
            </w:r>
          </w:p>
        </w:tc>
      </w:tr>
      <w:tr w:rsidR="008276F4" w:rsidRPr="007E001A">
        <w:trPr>
          <w:trHeight w:val="630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Новозыбковский 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Третьяков 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Николай 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Валерьевич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МКОУ «Новобобовичская СОШ»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физики и информатики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330313">
            <w:pPr>
              <w:spacing w:after="0" w:line="240" w:lineRule="auto"/>
              <w:ind w:left="-130" w:right="-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8(48343)99-7-38</w:t>
            </w:r>
          </w:p>
        </w:tc>
      </w:tr>
      <w:tr w:rsidR="008276F4" w:rsidRPr="007E001A">
        <w:trPr>
          <w:trHeight w:val="858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Романова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Ольга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Юрьевна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 «Новозыбковский РОО»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начальника отдела образования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330313">
            <w:pPr>
              <w:spacing w:after="0" w:line="240" w:lineRule="auto"/>
              <w:ind w:left="-130" w:right="-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8(48343)3-35-91</w:t>
            </w:r>
          </w:p>
        </w:tc>
      </w:tr>
      <w:tr w:rsidR="008276F4" w:rsidRPr="007E001A">
        <w:trPr>
          <w:trHeight w:val="63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Погарский 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Мефёд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Алексеевич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образования администрации Погарского района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специалист - программист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330313">
            <w:pPr>
              <w:spacing w:after="0" w:line="240" w:lineRule="auto"/>
              <w:ind w:left="-130" w:right="-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8-48349-21058    8-953-291-62-60</w:t>
            </w:r>
          </w:p>
        </w:tc>
      </w:tr>
      <w:tr w:rsidR="008276F4" w:rsidRPr="007E001A">
        <w:trPr>
          <w:trHeight w:val="3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Почепский 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Пыталева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Раиса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Дмитриевна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образования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330313">
            <w:pPr>
              <w:spacing w:after="0" w:line="240" w:lineRule="auto"/>
              <w:ind w:left="-130" w:right="-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8(48345)3-02-62</w:t>
            </w:r>
          </w:p>
        </w:tc>
      </w:tr>
      <w:tr w:rsidR="008276F4" w:rsidRPr="007E001A">
        <w:trPr>
          <w:trHeight w:val="63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Рогнединский 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Клюшина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Галина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Александровна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образования администрации Рогнединского района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специалист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330313">
            <w:pPr>
              <w:spacing w:after="0" w:line="240" w:lineRule="auto"/>
              <w:ind w:left="-130" w:right="-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8(48331)2-11-48</w:t>
            </w:r>
          </w:p>
        </w:tc>
      </w:tr>
      <w:tr w:rsidR="008276F4" w:rsidRPr="007E001A">
        <w:trPr>
          <w:trHeight w:val="63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Севский 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Щербакова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Ирина</w:t>
            </w:r>
          </w:p>
        </w:tc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Александровна</w:t>
            </w:r>
          </w:p>
        </w:tc>
        <w:tc>
          <w:tcPr>
            <w:tcW w:w="38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образования администрации Севского района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6F4" w:rsidRPr="00A108D7" w:rsidRDefault="008276F4" w:rsidP="00330313">
            <w:pPr>
              <w:spacing w:after="0" w:line="240" w:lineRule="auto"/>
              <w:ind w:left="-20" w:right="-116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8(48356)9-16-93</w:t>
            </w:r>
          </w:p>
        </w:tc>
      </w:tr>
      <w:tr w:rsidR="008276F4" w:rsidRPr="007E001A">
        <w:trPr>
          <w:trHeight w:val="179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Стародубский 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Чирко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Галина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Алексеевна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МБУ «Финансово-хозяйственного обслуживания и методического обеспечения учреждений образования» Стародубского муниципального района  Брянской области"</w:t>
            </w:r>
            <w:r w:rsidRPr="00A108D7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методист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330313">
            <w:pPr>
              <w:spacing w:after="0" w:line="240" w:lineRule="auto"/>
              <w:ind w:left="-130" w:right="-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8(48348) 2-23-67</w:t>
            </w:r>
          </w:p>
        </w:tc>
      </w:tr>
      <w:tr w:rsidR="008276F4" w:rsidRPr="007E001A">
        <w:trPr>
          <w:trHeight w:val="63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Суземский район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Горовых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Дмитрий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Васильевич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образования администрации Суземского района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старший инспектор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330313">
            <w:pPr>
              <w:spacing w:after="0" w:line="240" w:lineRule="auto"/>
              <w:ind w:left="-130" w:right="-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(48353) 2-14-92</w:t>
            </w:r>
          </w:p>
        </w:tc>
      </w:tr>
      <w:tr w:rsidR="008276F4" w:rsidRPr="007E001A">
        <w:trPr>
          <w:trHeight w:val="630"/>
        </w:trPr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Суражский 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Семенец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Ольга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Владимировна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образования администрации Суражского района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Методист ОО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276F4" w:rsidRPr="00A108D7" w:rsidRDefault="008276F4" w:rsidP="00330313">
            <w:pPr>
              <w:spacing w:after="0" w:line="240" w:lineRule="auto"/>
              <w:ind w:left="-130" w:right="-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8(48330)2-24-89</w:t>
            </w:r>
          </w:p>
        </w:tc>
      </w:tr>
      <w:tr w:rsidR="008276F4" w:rsidRPr="007E001A">
        <w:trPr>
          <w:trHeight w:val="945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Трубчевский 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Робкина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Светлана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Анатольевна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образования администрации Трубчевского муниципального района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начальника отдела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6F4" w:rsidRPr="00A108D7" w:rsidRDefault="008276F4" w:rsidP="00330313">
            <w:pPr>
              <w:spacing w:after="0" w:line="240" w:lineRule="auto"/>
              <w:ind w:left="-130" w:right="-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(48352) 2-22-98</w:t>
            </w:r>
          </w:p>
        </w:tc>
      </w:tr>
      <w:tr w:rsidR="008276F4" w:rsidRPr="007E001A">
        <w:trPr>
          <w:trHeight w:val="945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Бондаревская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Валентина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Федоровна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 образования администрации Трубчевского муниципального района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Программист отдела образования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76F4" w:rsidRPr="00A108D7" w:rsidRDefault="008276F4" w:rsidP="00330313">
            <w:pPr>
              <w:spacing w:after="0" w:line="240" w:lineRule="auto"/>
              <w:ind w:left="-130" w:right="-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(48352) 2-22-98</w:t>
            </w:r>
          </w:p>
        </w:tc>
      </w:tr>
      <w:tr w:rsidR="008276F4" w:rsidRPr="007E001A">
        <w:trPr>
          <w:trHeight w:val="3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Унечский </w:t>
            </w:r>
          </w:p>
        </w:tc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Костыря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Елена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Васильевна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МОУ СОШ д.Березина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A108D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6F4" w:rsidRPr="00A108D7" w:rsidRDefault="008276F4" w:rsidP="00330313">
            <w:pPr>
              <w:spacing w:after="0" w:line="240" w:lineRule="auto"/>
              <w:ind w:left="-130" w:right="-11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08D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8(48351)9-74-04</w:t>
            </w:r>
          </w:p>
        </w:tc>
      </w:tr>
    </w:tbl>
    <w:p w:rsidR="008276F4" w:rsidRDefault="008276F4"/>
    <w:sectPr w:rsidR="008276F4" w:rsidSect="0087285A">
      <w:pgSz w:w="16838" w:h="11906" w:orient="landscape"/>
      <w:pgMar w:top="899" w:right="1134" w:bottom="36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08D7"/>
    <w:rsid w:val="001524B9"/>
    <w:rsid w:val="001D7A7C"/>
    <w:rsid w:val="002E2D23"/>
    <w:rsid w:val="00330313"/>
    <w:rsid w:val="0039173F"/>
    <w:rsid w:val="00522665"/>
    <w:rsid w:val="00546B7F"/>
    <w:rsid w:val="0060495B"/>
    <w:rsid w:val="00734942"/>
    <w:rsid w:val="007E001A"/>
    <w:rsid w:val="008276F4"/>
    <w:rsid w:val="0087285A"/>
    <w:rsid w:val="00992DB0"/>
    <w:rsid w:val="00A108D7"/>
    <w:rsid w:val="00AD4F99"/>
    <w:rsid w:val="00B2583F"/>
    <w:rsid w:val="00C53044"/>
    <w:rsid w:val="00ED0FA1"/>
    <w:rsid w:val="00F72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73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728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97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3</Pages>
  <Words>780</Words>
  <Characters>4451</Characters>
  <Application>Microsoft Office Outlook</Application>
  <DocSecurity>0</DocSecurity>
  <Lines>0</Lines>
  <Paragraphs>0</Paragraphs>
  <ScaleCrop>false</ScaleCrop>
  <Company>БОЦОКО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приказу департамента</dc:title>
  <dc:subject/>
  <dc:creator>AfanasevaLN</dc:creator>
  <cp:keywords/>
  <dc:description/>
  <cp:lastModifiedBy>User</cp:lastModifiedBy>
  <cp:revision>3</cp:revision>
  <cp:lastPrinted>2012-02-08T06:38:00Z</cp:lastPrinted>
  <dcterms:created xsi:type="dcterms:W3CDTF">2012-02-07T10:58:00Z</dcterms:created>
  <dcterms:modified xsi:type="dcterms:W3CDTF">2012-02-08T07:07:00Z</dcterms:modified>
</cp:coreProperties>
</file>